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DD72" w14:textId="179891E8" w:rsidR="00A14205" w:rsidRDefault="00A14205" w:rsidP="00A14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  <w:r w:rsidR="00553D5E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</w:t>
        </w:r>
        <w:r w:rsidR="00553D5E">
          <w:rPr>
            <w:b/>
            <w:i/>
            <w:noProof/>
            <w:sz w:val="28"/>
          </w:rPr>
          <w:t>252</w:t>
        </w:r>
        <w:r w:rsidR="00084D82">
          <w:rPr>
            <w:b/>
            <w:i/>
            <w:noProof/>
            <w:sz w:val="28"/>
          </w:rPr>
          <w:t>032</w:t>
        </w:r>
      </w:fldSimple>
    </w:p>
    <w:p w14:paraId="17931C02" w14:textId="4A391E01" w:rsidR="00A14205" w:rsidRDefault="00DC741D" w:rsidP="00A142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3D5E">
          <w:rPr>
            <w:b/>
            <w:noProof/>
            <w:sz w:val="24"/>
          </w:rPr>
          <w:t>Fukuoka</w:t>
        </w:r>
      </w:fldSimple>
      <w:r w:rsidR="00A14205">
        <w:rPr>
          <w:b/>
          <w:noProof/>
          <w:sz w:val="24"/>
        </w:rPr>
        <w:t xml:space="preserve">, </w:t>
      </w:r>
      <w:fldSimple w:instr=" DOCPROPERTY  Country  \* MERGEFORMAT ">
        <w:r w:rsidR="00553D5E">
          <w:rPr>
            <w:b/>
            <w:noProof/>
            <w:sz w:val="24"/>
          </w:rPr>
          <w:t>Japan</w:t>
        </w:r>
      </w:fldSimple>
      <w:r w:rsidR="00A14205">
        <w:rPr>
          <w:b/>
          <w:noProof/>
          <w:sz w:val="24"/>
        </w:rPr>
        <w:t xml:space="preserve">, </w:t>
      </w:r>
      <w:fldSimple w:instr=" DOCPROPERTY  StartDate  \* MERGEFORMAT ">
        <w:r w:rsidR="00553D5E">
          <w:rPr>
            <w:b/>
            <w:noProof/>
            <w:sz w:val="24"/>
          </w:rPr>
          <w:t>19th</w:t>
        </w:r>
        <w:r w:rsidR="00A14205">
          <w:rPr>
            <w:b/>
            <w:noProof/>
            <w:sz w:val="24"/>
          </w:rPr>
          <w:t xml:space="preserve"> </w:t>
        </w:r>
        <w:r w:rsidR="00553D5E">
          <w:rPr>
            <w:b/>
            <w:noProof/>
            <w:sz w:val="24"/>
          </w:rPr>
          <w:t>May</w:t>
        </w:r>
        <w:r w:rsidR="00A14205">
          <w:rPr>
            <w:b/>
            <w:noProof/>
            <w:sz w:val="24"/>
          </w:rPr>
          <w:t xml:space="preserve"> 2025</w:t>
        </w:r>
      </w:fldSimple>
      <w:r w:rsidR="00A14205">
        <w:rPr>
          <w:b/>
          <w:noProof/>
          <w:sz w:val="24"/>
        </w:rPr>
        <w:t xml:space="preserve"> - </w:t>
      </w:r>
      <w:fldSimple w:instr=" DOCPROPERTY  EndDate  \* MERGEFORMAT ">
        <w:r w:rsidR="00553D5E">
          <w:rPr>
            <w:b/>
            <w:noProof/>
            <w:sz w:val="24"/>
          </w:rPr>
          <w:t>23</w:t>
        </w:r>
        <w:r w:rsidR="00A14205">
          <w:rPr>
            <w:b/>
            <w:noProof/>
            <w:sz w:val="24"/>
          </w:rPr>
          <w:t xml:space="preserve">th </w:t>
        </w:r>
        <w:r w:rsidR="00553D5E">
          <w:rPr>
            <w:b/>
            <w:noProof/>
            <w:sz w:val="24"/>
          </w:rPr>
          <w:t>May</w:t>
        </w:r>
        <w:r w:rsidR="00A14205">
          <w:rPr>
            <w:b/>
            <w:noProof/>
            <w:sz w:val="24"/>
          </w:rPr>
          <w:t xml:space="preserve"> 2025</w:t>
        </w:r>
      </w:fldSimple>
      <w:r w:rsidR="00553D5E">
        <w:rPr>
          <w:b/>
          <w:noProof/>
          <w:sz w:val="24"/>
        </w:rPr>
        <w:t xml:space="preserve"> </w:t>
      </w:r>
      <w:r w:rsidR="00553D5E">
        <w:rPr>
          <w:b/>
          <w:noProof/>
          <w:sz w:val="24"/>
        </w:rPr>
        <w:tab/>
        <w:t xml:space="preserve">                   (revision of S6-251023)</w:t>
      </w:r>
    </w:p>
    <w:p w14:paraId="7A26AE8D" w14:textId="4E0A218E" w:rsidR="009B376A" w:rsidRPr="009B376A" w:rsidRDefault="009B376A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26703588" w14:textId="77E7F118" w:rsidR="00D03032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D03032" w:rsidRPr="00D03032">
        <w:rPr>
          <w:rFonts w:ascii="Arial" w:hAnsi="Arial" w:cs="Arial"/>
          <w:b/>
          <w:bCs/>
        </w:rPr>
        <w:t xml:space="preserve">Schedule for Rel-20 </w:t>
      </w:r>
      <w:r w:rsidR="00C85433" w:rsidRPr="00C85433">
        <w:rPr>
          <w:rFonts w:ascii="Arial" w:hAnsi="Arial" w:cs="Arial"/>
          <w:b/>
          <w:bCs/>
        </w:rPr>
        <w:t>MC</w:t>
      </w:r>
      <w:r w:rsidR="0026273D">
        <w:rPr>
          <w:rFonts w:ascii="Arial" w:hAnsi="Arial" w:cs="Arial"/>
          <w:b/>
          <w:bCs/>
        </w:rPr>
        <w:t>DISC</w:t>
      </w:r>
      <w:r w:rsidR="00C85433" w:rsidRPr="00C85433">
        <w:rPr>
          <w:rFonts w:ascii="Arial" w:hAnsi="Arial" w:cs="Arial"/>
          <w:b/>
          <w:bCs/>
        </w:rPr>
        <w:t>_Ph2</w:t>
      </w:r>
    </w:p>
    <w:p w14:paraId="72F46399" w14:textId="16D3ABDD" w:rsidR="006A6F9B" w:rsidRPr="00140935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40935">
        <w:rPr>
          <w:rFonts w:ascii="Arial" w:hAnsi="Arial" w:cs="Arial"/>
          <w:b/>
          <w:bCs/>
          <w:lang w:val="en-US"/>
        </w:rPr>
        <w:t>Spec:</w:t>
      </w:r>
      <w:r w:rsidRPr="00140935">
        <w:rPr>
          <w:rFonts w:ascii="Arial" w:hAnsi="Arial" w:cs="Arial"/>
          <w:b/>
          <w:bCs/>
          <w:lang w:val="en-US"/>
        </w:rPr>
        <w:tab/>
      </w:r>
      <w:r w:rsidR="00140935" w:rsidRPr="00140935">
        <w:rPr>
          <w:rFonts w:ascii="Arial" w:hAnsi="Arial" w:cs="Arial"/>
          <w:b/>
          <w:bCs/>
          <w:lang w:val="en-US"/>
        </w:rPr>
        <w:t>TR 23.700-3</w:t>
      </w:r>
      <w:r w:rsidR="0026273D">
        <w:rPr>
          <w:rFonts w:ascii="Arial" w:hAnsi="Arial" w:cs="Arial"/>
          <w:b/>
          <w:bCs/>
          <w:lang w:val="en-US"/>
        </w:rPr>
        <w:t>7</w:t>
      </w:r>
      <w:r w:rsidR="00140935" w:rsidRPr="00140935">
        <w:rPr>
          <w:rFonts w:ascii="Arial" w:hAnsi="Arial" w:cs="Arial"/>
          <w:b/>
          <w:bCs/>
          <w:lang w:val="en-US"/>
        </w:rPr>
        <w:t xml:space="preserve">, all </w:t>
      </w:r>
      <w:r w:rsidR="00140935">
        <w:rPr>
          <w:rFonts w:ascii="Arial" w:hAnsi="Arial" w:cs="Arial"/>
          <w:b/>
          <w:bCs/>
          <w:lang w:val="en-US"/>
        </w:rPr>
        <w:t xml:space="preserve">SA6 </w:t>
      </w:r>
      <w:r w:rsidR="00140935" w:rsidRPr="00140935">
        <w:rPr>
          <w:rFonts w:ascii="Arial" w:hAnsi="Arial" w:cs="Arial"/>
          <w:b/>
          <w:bCs/>
          <w:lang w:val="en-US"/>
        </w:rPr>
        <w:t>M</w:t>
      </w:r>
      <w:r w:rsidR="00140935">
        <w:rPr>
          <w:rFonts w:ascii="Arial" w:hAnsi="Arial" w:cs="Arial"/>
          <w:b/>
          <w:bCs/>
          <w:lang w:val="en-US"/>
        </w:rPr>
        <w:t>C TSs</w:t>
      </w:r>
    </w:p>
    <w:p w14:paraId="249DD3B4" w14:textId="11DA3143" w:rsidR="006A6F9B" w:rsidRPr="00C85433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85433">
        <w:rPr>
          <w:rFonts w:ascii="Arial" w:hAnsi="Arial" w:cs="Arial"/>
          <w:b/>
          <w:bCs/>
        </w:rPr>
        <w:t>Agenda item:</w:t>
      </w:r>
      <w:r w:rsidRPr="00C85433">
        <w:rPr>
          <w:rFonts w:ascii="Arial" w:hAnsi="Arial" w:cs="Arial"/>
          <w:b/>
          <w:bCs/>
        </w:rPr>
        <w:tab/>
      </w:r>
      <w:r w:rsidR="00144540" w:rsidRPr="00C85433">
        <w:rPr>
          <w:rFonts w:ascii="Arial" w:hAnsi="Arial" w:cs="Arial"/>
          <w:b/>
          <w:bCs/>
        </w:rPr>
        <w:t>9.</w:t>
      </w:r>
      <w:r w:rsidR="0026273D">
        <w:rPr>
          <w:rFonts w:ascii="Arial" w:hAnsi="Arial" w:cs="Arial"/>
          <w:b/>
          <w:bCs/>
        </w:rPr>
        <w:t>1</w:t>
      </w:r>
    </w:p>
    <w:p w14:paraId="55CF6240" w14:textId="06208614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85433">
        <w:rPr>
          <w:rFonts w:ascii="Arial" w:hAnsi="Arial" w:cs="Arial"/>
          <w:b/>
          <w:bCs/>
        </w:rPr>
        <w:t>Discussion</w:t>
      </w:r>
    </w:p>
    <w:p w14:paraId="0FF9247E" w14:textId="77777777" w:rsidR="006A6F9B" w:rsidRPr="00510BA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0BAF">
        <w:rPr>
          <w:rFonts w:ascii="Arial" w:hAnsi="Arial" w:cs="Arial"/>
          <w:b/>
          <w:bCs/>
          <w:lang w:val="en-US"/>
        </w:rPr>
        <w:t>Contact:</w:t>
      </w:r>
      <w:r w:rsidRPr="00510BAF">
        <w:rPr>
          <w:rFonts w:ascii="Arial" w:hAnsi="Arial" w:cs="Arial"/>
          <w:b/>
          <w:bCs/>
          <w:lang w:val="en-US"/>
        </w:rPr>
        <w:tab/>
        <w:t>Jukka Vialen (</w:t>
      </w:r>
      <w:hyperlink r:id="rId7" w:history="1">
        <w:r w:rsidRPr="00510BAF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510BAF">
        <w:rPr>
          <w:rFonts w:ascii="Arial" w:hAnsi="Arial" w:cs="Arial"/>
          <w:b/>
          <w:bCs/>
          <w:lang w:val="en-US"/>
        </w:rPr>
        <w:t>)</w:t>
      </w:r>
    </w:p>
    <w:p w14:paraId="57200931" w14:textId="77777777" w:rsidR="00A45CBF" w:rsidRPr="00D26150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3ECDC3BD" w14:textId="77777777" w:rsidR="00D03032" w:rsidRPr="00553D5E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1CA6FF81" w14:textId="4DA4C736" w:rsidR="00157552" w:rsidRDefault="00A2663B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provides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overall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schedule</w:t>
      </w:r>
      <w:r w:rsidR="00E542B6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and status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for</w:t>
      </w:r>
      <w:r w:rsidR="00BD0878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Rel-20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Study on</w:t>
      </w:r>
      <w:r w:rsidR="00157552" w:rsidRPr="00157552">
        <w:t xml:space="preserve"> </w:t>
      </w:r>
      <w:r w:rsidR="00157552" w:rsidRPr="00157552">
        <w:rPr>
          <w:rFonts w:ascii="Arial" w:eastAsia="Calibri" w:hAnsi="Arial" w:cs="Arial"/>
          <w:iCs/>
          <w:sz w:val="22"/>
          <w:szCs w:val="22"/>
          <w:lang w:val="en-US"/>
        </w:rPr>
        <w:t>Discreet listening and monitoring of mission critical services Phase 2</w:t>
      </w:r>
      <w:r w:rsidR="00157552">
        <w:rPr>
          <w:rFonts w:ascii="Arial" w:eastAsia="Calibri" w:hAnsi="Arial" w:cs="Arial"/>
          <w:iCs/>
          <w:sz w:val="22"/>
          <w:szCs w:val="22"/>
          <w:lang w:val="en-US"/>
        </w:rPr>
        <w:t>.</w:t>
      </w:r>
    </w:p>
    <w:p w14:paraId="429C9424" w14:textId="77777777" w:rsidR="00CE3D7F" w:rsidRPr="00553D5E" w:rsidRDefault="000B6D9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Th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schedule and target dates are 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for the SA6 work but status of related SIs/WIs in SA3, SA1 and CT1 is also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included.</w:t>
      </w:r>
    </w:p>
    <w:p w14:paraId="04BA031B" w14:textId="6D5DB1BE" w:rsidR="00D03032" w:rsidRPr="00553D5E" w:rsidRDefault="00D0303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will be updated after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every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SA6 meeting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until the 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“</w:t>
      </w:r>
      <w:r w:rsidR="00157552" w:rsidRPr="00157552">
        <w:rPr>
          <w:rFonts w:ascii="Arial" w:eastAsia="Calibri" w:hAnsi="Arial" w:cs="Arial"/>
          <w:iCs/>
          <w:sz w:val="22"/>
          <w:szCs w:val="22"/>
          <w:lang w:val="en-US"/>
        </w:rPr>
        <w:t>Discreet listening and monitoring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”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work item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100% ready.</w:t>
      </w:r>
    </w:p>
    <w:p w14:paraId="39040D5B" w14:textId="61B1113B" w:rsidR="00CE3D7F" w:rsidRPr="001B6749" w:rsidRDefault="00CE3D7F" w:rsidP="00CE3D7F">
      <w:pPr>
        <w:spacing w:after="200" w:line="276" w:lineRule="auto"/>
        <w:ind w:left="720"/>
        <w:rPr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colour coding is: </w:t>
      </w:r>
      <w:r w:rsidRPr="001B6749">
        <w:rPr>
          <w:lang w:val="en-US"/>
        </w:rPr>
        <w:t>(</w:t>
      </w:r>
      <w:r w:rsidRPr="001B6749">
        <w:rPr>
          <w:highlight w:val="green"/>
          <w:lang w:val="en-US"/>
        </w:rPr>
        <w:t>Green: completed</w:t>
      </w:r>
      <w:r w:rsidRPr="001B6749">
        <w:rPr>
          <w:lang w:val="en-US"/>
        </w:rPr>
        <w:t xml:space="preserve">  </w:t>
      </w:r>
      <w:r>
        <w:rPr>
          <w:lang w:val="en-US"/>
        </w:rPr>
        <w:t>/</w:t>
      </w:r>
      <w:r w:rsidRPr="001B6749">
        <w:rPr>
          <w:lang w:val="en-US"/>
        </w:rPr>
        <w:t xml:space="preserve">  </w:t>
      </w:r>
      <w:r w:rsidRPr="001B6749">
        <w:rPr>
          <w:highlight w:val="yellow"/>
          <w:lang w:val="en-US"/>
        </w:rPr>
        <w:t>Yellow: ongoing</w:t>
      </w:r>
      <w:r w:rsidRPr="001B6749">
        <w:rPr>
          <w:lang w:val="en-US"/>
        </w:rPr>
        <w:t xml:space="preserve">  </w:t>
      </w:r>
      <w:r>
        <w:rPr>
          <w:lang w:val="en-US"/>
        </w:rPr>
        <w:t xml:space="preserve">/ </w:t>
      </w:r>
      <w:r w:rsidRPr="001B6749">
        <w:rPr>
          <w:lang w:val="en-US"/>
        </w:rPr>
        <w:t>No</w:t>
      </w:r>
      <w:r>
        <w:rPr>
          <w:lang w:val="en-US"/>
        </w:rPr>
        <w:t xml:space="preserve"> highlight</w:t>
      </w:r>
      <w:r w:rsidRPr="001B6749">
        <w:rPr>
          <w:lang w:val="en-US"/>
        </w:rPr>
        <w:t>: not yet started)</w:t>
      </w:r>
    </w:p>
    <w:p w14:paraId="7654B61C" w14:textId="42A9978C" w:rsidR="00A2663B" w:rsidRDefault="00D03032" w:rsidP="004F53C1">
      <w:pPr>
        <w:pStyle w:val="Heading1"/>
        <w:numPr>
          <w:ilvl w:val="0"/>
          <w:numId w:val="4"/>
        </w:numPr>
      </w:pPr>
      <w:bookmarkStart w:id="0" w:name="_Toc11678089"/>
      <w:r>
        <w:t xml:space="preserve">Rel-20 </w:t>
      </w:r>
      <w:r w:rsidR="001B6749">
        <w:t xml:space="preserve">overall </w:t>
      </w:r>
      <w:r>
        <w:t xml:space="preserve">time plan for </w:t>
      </w:r>
      <w:r w:rsidR="00553D5E">
        <w:t>MC</w:t>
      </w:r>
      <w:r w:rsidR="006621C9">
        <w:t>DISC</w:t>
      </w:r>
      <w:r w:rsidR="00553D5E">
        <w:t>_Ph2</w:t>
      </w:r>
      <w:bookmarkEnd w:id="0"/>
    </w:p>
    <w:p w14:paraId="5EDBB8BB" w14:textId="77777777" w:rsidR="001B6749" w:rsidRPr="00D11880" w:rsidRDefault="00D03032" w:rsidP="00D03032">
      <w:pPr>
        <w:numPr>
          <w:ilvl w:val="0"/>
          <w:numId w:val="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Feb 17-21</w:t>
      </w:r>
    </w:p>
    <w:p w14:paraId="678CEFD0" w14:textId="011C1842" w:rsidR="00D03032" w:rsidRPr="00D11880" w:rsidRDefault="00D03032" w:rsidP="001B6749">
      <w:pPr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SA6#65</w:t>
      </w:r>
    </w:p>
    <w:p w14:paraId="24D8E584" w14:textId="3F6F52EE" w:rsidR="00D03032" w:rsidRPr="00D11880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11880">
        <w:rPr>
          <w:highlight w:val="green"/>
          <w:lang w:val="en-US"/>
        </w:rPr>
        <w:t>For agreement: SID</w:t>
      </w:r>
      <w:r w:rsidR="00D90249">
        <w:rPr>
          <w:highlight w:val="green"/>
          <w:lang w:val="en-US"/>
        </w:rPr>
        <w:t xml:space="preserve"> – S6-250</w:t>
      </w:r>
      <w:r w:rsidR="00157552">
        <w:rPr>
          <w:highlight w:val="green"/>
          <w:lang w:val="en-US"/>
        </w:rPr>
        <w:t>499</w:t>
      </w:r>
      <w:r w:rsidR="00CE3D7F">
        <w:rPr>
          <w:highlight w:val="green"/>
          <w:lang w:val="en-US"/>
        </w:rPr>
        <w:t xml:space="preserve"> - </w:t>
      </w:r>
      <w:r w:rsidR="00CE3D7F" w:rsidRPr="00CE3D7F">
        <w:rPr>
          <w:b/>
          <w:bCs/>
          <w:highlight w:val="green"/>
          <w:lang w:val="en-US"/>
        </w:rPr>
        <w:t>agreed</w:t>
      </w:r>
    </w:p>
    <w:p w14:paraId="1BC9B39E" w14:textId="250A2F79" w:rsidR="00157552" w:rsidRDefault="00D03032" w:rsidP="00157552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highlight w:val="green"/>
          <w:lang w:val="en-US"/>
        </w:rPr>
        <w:t>For discussion: TR template</w:t>
      </w:r>
      <w:r w:rsidR="00CE3D7F">
        <w:rPr>
          <w:highlight w:val="green"/>
          <w:lang w:val="en-US"/>
        </w:rPr>
        <w:t xml:space="preserve"> </w:t>
      </w:r>
      <w:r w:rsidR="00157552">
        <w:rPr>
          <w:highlight w:val="green"/>
          <w:lang w:val="en-US"/>
        </w:rPr>
        <w:t>–</w:t>
      </w:r>
      <w:r w:rsidR="00CE3D7F">
        <w:rPr>
          <w:highlight w:val="green"/>
          <w:lang w:val="en-US"/>
        </w:rPr>
        <w:t xml:space="preserve"> </w:t>
      </w:r>
      <w:r w:rsidR="00CE3D7F" w:rsidRPr="00CE3D7F">
        <w:rPr>
          <w:b/>
          <w:bCs/>
          <w:highlight w:val="green"/>
          <w:lang w:val="en-US"/>
        </w:rPr>
        <w:t>noted</w:t>
      </w:r>
    </w:p>
    <w:p w14:paraId="5596A4E1" w14:textId="349AD0BF" w:rsidR="001B6749" w:rsidRPr="00157552" w:rsidRDefault="001B6749" w:rsidP="0015755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157552">
        <w:rPr>
          <w:b/>
          <w:bCs/>
          <w:highlight w:val="green"/>
          <w:u w:val="single"/>
          <w:lang w:val="en-US"/>
        </w:rPr>
        <w:t>SA3#120</w:t>
      </w:r>
      <w:r w:rsidR="00157552" w:rsidRPr="00157552">
        <w:rPr>
          <w:b/>
          <w:bCs/>
          <w:highlight w:val="green"/>
          <w:u w:val="single"/>
          <w:lang w:val="en-US"/>
        </w:rPr>
        <w:t>:</w:t>
      </w:r>
      <w:r w:rsidR="00157552">
        <w:rPr>
          <w:b/>
          <w:bCs/>
          <w:highlight w:val="green"/>
          <w:u w:val="single"/>
          <w:lang w:val="en-US"/>
        </w:rPr>
        <w:t xml:space="preserve"> </w:t>
      </w:r>
      <w:r w:rsidR="00D11880" w:rsidRPr="00157552">
        <w:rPr>
          <w:highlight w:val="green"/>
          <w:lang w:val="en-US"/>
        </w:rPr>
        <w:t xml:space="preserve">MC </w:t>
      </w:r>
      <w:r w:rsidRPr="00157552">
        <w:rPr>
          <w:highlight w:val="green"/>
          <w:lang w:val="en-US"/>
        </w:rPr>
        <w:t>WID proposal from Motorola</w:t>
      </w:r>
      <w:r w:rsidR="00D11880" w:rsidRPr="00157552">
        <w:rPr>
          <w:highlight w:val="green"/>
          <w:lang w:val="en-US"/>
        </w:rPr>
        <w:t xml:space="preserve"> - S3-250348 </w:t>
      </w:r>
      <w:r w:rsidR="000B6D92" w:rsidRPr="00157552">
        <w:rPr>
          <w:b/>
          <w:bCs/>
          <w:highlight w:val="green"/>
          <w:lang w:val="en-US"/>
        </w:rPr>
        <w:t>–</w:t>
      </w:r>
      <w:r w:rsidRPr="00157552">
        <w:rPr>
          <w:b/>
          <w:bCs/>
          <w:highlight w:val="green"/>
          <w:lang w:val="en-US"/>
        </w:rPr>
        <w:t xml:space="preserve"> postponed</w:t>
      </w:r>
    </w:p>
    <w:p w14:paraId="3B0E126E" w14:textId="2B78DDA0" w:rsidR="000B6D92" w:rsidRPr="00157552" w:rsidRDefault="000B6D92" w:rsidP="000B6D9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b/>
          <w:bCs/>
          <w:highlight w:val="green"/>
          <w:u w:val="single"/>
          <w:lang w:val="fi-FI"/>
        </w:rPr>
        <w:t>CT1#</w:t>
      </w:r>
      <w:r w:rsidR="00D11880">
        <w:rPr>
          <w:b/>
          <w:bCs/>
          <w:highlight w:val="green"/>
          <w:u w:val="single"/>
          <w:lang w:val="fi-FI"/>
        </w:rPr>
        <w:t>153</w:t>
      </w:r>
      <w:r w:rsidR="00157552">
        <w:rPr>
          <w:b/>
          <w:bCs/>
          <w:highlight w:val="green"/>
          <w:u w:val="single"/>
          <w:lang w:val="fi-FI"/>
        </w:rPr>
        <w:t xml:space="preserve">: </w:t>
      </w:r>
      <w:r w:rsidR="00157552" w:rsidRPr="00157552">
        <w:rPr>
          <w:highlight w:val="green"/>
          <w:u w:val="single"/>
          <w:lang w:val="fi-FI"/>
        </w:rPr>
        <w:t>nothing</w:t>
      </w:r>
    </w:p>
    <w:p w14:paraId="5167281B" w14:textId="2071D89E" w:rsidR="001B6749" w:rsidRPr="00157552" w:rsidRDefault="001B6749" w:rsidP="001B6749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b/>
          <w:bCs/>
          <w:highlight w:val="green"/>
          <w:u w:val="single"/>
          <w:lang w:val="fi-FI"/>
        </w:rPr>
        <w:t>SA1#109</w:t>
      </w:r>
      <w:r w:rsidR="00157552">
        <w:rPr>
          <w:b/>
          <w:bCs/>
          <w:highlight w:val="green"/>
          <w:u w:val="single"/>
          <w:lang w:val="fi-FI"/>
        </w:rPr>
        <w:t xml:space="preserve">: </w:t>
      </w:r>
      <w:r w:rsidR="00157552" w:rsidRPr="00157552">
        <w:rPr>
          <w:highlight w:val="green"/>
          <w:u w:val="single"/>
          <w:lang w:val="fi-FI"/>
        </w:rPr>
        <w:t>nothing</w:t>
      </w:r>
    </w:p>
    <w:p w14:paraId="496B0D4E" w14:textId="0D716E1C" w:rsidR="00D11880" w:rsidRPr="00140935" w:rsidRDefault="00D03032" w:rsidP="00D03032">
      <w:pPr>
        <w:numPr>
          <w:ilvl w:val="0"/>
          <w:numId w:val="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b/>
          <w:bCs/>
          <w:highlight w:val="green"/>
          <w:u w:val="single"/>
          <w:lang w:val="en-US"/>
        </w:rPr>
        <w:t>Mar 12-14 SA plenary#107</w:t>
      </w:r>
      <w:r w:rsidR="00D11880" w:rsidRPr="00140935">
        <w:rPr>
          <w:b/>
          <w:bCs/>
          <w:highlight w:val="green"/>
          <w:u w:val="single"/>
          <w:lang w:val="en-US"/>
        </w:rPr>
        <w:t>:</w:t>
      </w:r>
    </w:p>
    <w:p w14:paraId="35D5E39D" w14:textId="2323CC71" w:rsidR="00D03032" w:rsidRPr="00140935" w:rsidRDefault="001B6749" w:rsidP="00157552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highlight w:val="green"/>
          <w:lang w:val="en-US"/>
        </w:rPr>
        <w:t xml:space="preserve">SA6 </w:t>
      </w:r>
      <w:r w:rsidR="00D03032" w:rsidRPr="00140935">
        <w:rPr>
          <w:highlight w:val="green"/>
          <w:lang w:val="en-US"/>
        </w:rPr>
        <w:t>SID</w:t>
      </w:r>
      <w:r w:rsidR="00D11880" w:rsidRPr="00140935">
        <w:rPr>
          <w:highlight w:val="green"/>
          <w:lang w:val="en-US"/>
        </w:rPr>
        <w:t xml:space="preserve"> for approval - SP-25018</w:t>
      </w:r>
      <w:r w:rsidR="00157552">
        <w:rPr>
          <w:highlight w:val="green"/>
          <w:lang w:val="en-US"/>
        </w:rPr>
        <w:t>4</w:t>
      </w:r>
      <w:r w:rsidR="00140935">
        <w:rPr>
          <w:highlight w:val="green"/>
          <w:lang w:val="en-US"/>
        </w:rPr>
        <w:t xml:space="preserve"> - </w:t>
      </w:r>
      <w:r w:rsidR="00140935" w:rsidRPr="00CE3D7F">
        <w:rPr>
          <w:b/>
          <w:bCs/>
          <w:highlight w:val="green"/>
          <w:lang w:val="en-US"/>
        </w:rPr>
        <w:t>approved</w:t>
      </w:r>
    </w:p>
    <w:p w14:paraId="6989C118" w14:textId="342B94D2" w:rsidR="00D03032" w:rsidRPr="00553D5E" w:rsidRDefault="00D03032" w:rsidP="00D03032">
      <w:pPr>
        <w:numPr>
          <w:ilvl w:val="0"/>
          <w:numId w:val="10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553D5E">
        <w:rPr>
          <w:b/>
          <w:bCs/>
          <w:highlight w:val="green"/>
          <w:u w:val="single"/>
          <w:lang w:val="en-US"/>
        </w:rPr>
        <w:t>April 7-11 SA6#66</w:t>
      </w:r>
      <w:r w:rsidR="00190B0A">
        <w:rPr>
          <w:b/>
          <w:bCs/>
          <w:highlight w:val="green"/>
          <w:u w:val="single"/>
          <w:lang w:val="en-US"/>
        </w:rPr>
        <w:t xml:space="preserve"> (</w:t>
      </w:r>
      <w:r w:rsidRPr="00553D5E">
        <w:rPr>
          <w:b/>
          <w:bCs/>
          <w:highlight w:val="green"/>
          <w:u w:val="single"/>
          <w:lang w:val="en-US"/>
        </w:rPr>
        <w:t>SA3#121</w:t>
      </w:r>
      <w:r w:rsidR="00D11880" w:rsidRPr="00553D5E">
        <w:rPr>
          <w:b/>
          <w:bCs/>
          <w:highlight w:val="green"/>
          <w:u w:val="single"/>
          <w:lang w:val="en-US"/>
        </w:rPr>
        <w:t>, CT1#154</w:t>
      </w:r>
      <w:r w:rsidR="00190B0A">
        <w:rPr>
          <w:b/>
          <w:bCs/>
          <w:highlight w:val="green"/>
          <w:u w:val="single"/>
          <w:lang w:val="en-US"/>
        </w:rPr>
        <w:t>)</w:t>
      </w:r>
    </w:p>
    <w:p w14:paraId="64C1A55C" w14:textId="1C6B7D02" w:rsidR="00D03032" w:rsidRDefault="00D03032" w:rsidP="0015755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553D5E">
        <w:rPr>
          <w:highlight w:val="green"/>
          <w:lang w:val="en-US"/>
        </w:rPr>
        <w:t>For discussion:</w:t>
      </w:r>
      <w:r w:rsidR="00157552">
        <w:rPr>
          <w:highlight w:val="green"/>
          <w:lang w:val="en-US"/>
        </w:rPr>
        <w:t xml:space="preserve"> Initial</w:t>
      </w:r>
      <w:r w:rsidR="007F1355">
        <w:rPr>
          <w:highlight w:val="green"/>
          <w:lang w:val="en-US"/>
        </w:rPr>
        <w:t xml:space="preserve"> analysis </w:t>
      </w:r>
      <w:r w:rsidRPr="00553D5E">
        <w:rPr>
          <w:highlight w:val="green"/>
          <w:lang w:val="en-US"/>
        </w:rPr>
        <w:t>of TR 23.784 for MC</w:t>
      </w:r>
      <w:r w:rsidR="00157552">
        <w:rPr>
          <w:highlight w:val="green"/>
          <w:lang w:val="en-US"/>
        </w:rPr>
        <w:t>DISC</w:t>
      </w:r>
      <w:r w:rsidRPr="00553D5E">
        <w:rPr>
          <w:highlight w:val="green"/>
          <w:lang w:val="en-US"/>
        </w:rPr>
        <w:t xml:space="preserve">_Ph2 </w:t>
      </w:r>
      <w:r w:rsidR="007F1355">
        <w:rPr>
          <w:highlight w:val="green"/>
          <w:lang w:val="en-US"/>
        </w:rPr>
        <w:t>– S6-251021 - noted</w:t>
      </w:r>
    </w:p>
    <w:p w14:paraId="0056FF22" w14:textId="2A258344" w:rsidR="00553D5E" w:rsidRDefault="00553D5E" w:rsidP="0015755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TR skeleton </w:t>
      </w:r>
      <w:r w:rsidR="00862F22">
        <w:rPr>
          <w:highlight w:val="green"/>
          <w:lang w:val="en-US"/>
        </w:rPr>
        <w:t xml:space="preserve">+ Annex A </w:t>
      </w:r>
      <w:r>
        <w:rPr>
          <w:highlight w:val="green"/>
          <w:lang w:val="en-US"/>
        </w:rPr>
        <w:t xml:space="preserve">agreed </w:t>
      </w:r>
      <w:r w:rsidR="00862F22">
        <w:rPr>
          <w:highlight w:val="green"/>
          <w:lang w:val="en-US"/>
        </w:rPr>
        <w:t xml:space="preserve">==&gt; </w:t>
      </w:r>
      <w:r>
        <w:rPr>
          <w:highlight w:val="green"/>
          <w:lang w:val="en-US"/>
        </w:rPr>
        <w:t>TR 23.</w:t>
      </w:r>
      <w:r w:rsidR="00862F22">
        <w:rPr>
          <w:highlight w:val="green"/>
          <w:lang w:val="en-US"/>
        </w:rPr>
        <w:t>700</w:t>
      </w:r>
      <w:r w:rsidR="006621C9">
        <w:rPr>
          <w:highlight w:val="green"/>
          <w:lang w:val="en-US"/>
        </w:rPr>
        <w:t>-</w:t>
      </w:r>
      <w:r w:rsidR="00862F22">
        <w:rPr>
          <w:highlight w:val="green"/>
          <w:lang w:val="en-US"/>
        </w:rPr>
        <w:t>3</w:t>
      </w:r>
      <w:r w:rsidR="00157552">
        <w:rPr>
          <w:highlight w:val="green"/>
          <w:lang w:val="en-US"/>
        </w:rPr>
        <w:t>7</w:t>
      </w:r>
      <w:r w:rsidR="00862F22">
        <w:rPr>
          <w:highlight w:val="green"/>
          <w:lang w:val="en-US"/>
        </w:rPr>
        <w:t>-010</w:t>
      </w:r>
    </w:p>
    <w:p w14:paraId="736D072F" w14:textId="123035AC" w:rsidR="00862F22" w:rsidRDefault="00862F22" w:rsidP="0015755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SA3#121: </w:t>
      </w:r>
      <w:r w:rsidR="00157552">
        <w:rPr>
          <w:highlight w:val="green"/>
          <w:lang w:val="en-US"/>
        </w:rPr>
        <w:t>nothing</w:t>
      </w:r>
    </w:p>
    <w:p w14:paraId="18F628AB" w14:textId="4087D039" w:rsidR="00862F22" w:rsidRPr="00553D5E" w:rsidRDefault="00862F22" w:rsidP="0015755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CT1#154: nothing</w:t>
      </w:r>
    </w:p>
    <w:p w14:paraId="7E77697D" w14:textId="2617CDCB" w:rsidR="00D03032" w:rsidRPr="00190B0A" w:rsidRDefault="00D03032" w:rsidP="00D03032">
      <w:pPr>
        <w:numPr>
          <w:ilvl w:val="0"/>
          <w:numId w:val="11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yellow"/>
          <w:u w:val="single"/>
          <w:lang w:val="fr-FR"/>
        </w:rPr>
      </w:pPr>
      <w:r w:rsidRPr="00190B0A">
        <w:rPr>
          <w:b/>
          <w:bCs/>
          <w:highlight w:val="yellow"/>
          <w:u w:val="single"/>
          <w:lang w:val="fr-FR"/>
        </w:rPr>
        <w:t>May 19-23 SA6#67</w:t>
      </w:r>
      <w:r w:rsidR="00190B0A" w:rsidRPr="00190B0A">
        <w:rPr>
          <w:b/>
          <w:bCs/>
          <w:highlight w:val="yellow"/>
          <w:u w:val="single"/>
          <w:lang w:val="fr-FR"/>
        </w:rPr>
        <w:t xml:space="preserve"> (</w:t>
      </w:r>
      <w:r w:rsidRPr="00190B0A">
        <w:rPr>
          <w:b/>
          <w:bCs/>
          <w:highlight w:val="yellow"/>
          <w:u w:val="single"/>
          <w:lang w:val="fr-FR"/>
        </w:rPr>
        <w:t>SA3#122, SA1#110</w:t>
      </w:r>
      <w:r w:rsidR="00190B0A" w:rsidRPr="00190B0A">
        <w:rPr>
          <w:b/>
          <w:bCs/>
          <w:highlight w:val="yellow"/>
          <w:u w:val="single"/>
          <w:lang w:val="fr-FR"/>
        </w:rPr>
        <w:t>)</w:t>
      </w:r>
    </w:p>
    <w:p w14:paraId="567176AC" w14:textId="77777777" w:rsidR="0011118C" w:rsidRDefault="0011118C" w:rsidP="007F1355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>
        <w:rPr>
          <w:highlight w:val="yellow"/>
          <w:lang w:val="en-US"/>
        </w:rPr>
        <w:lastRenderedPageBreak/>
        <w:t>SA6#67:</w:t>
      </w:r>
    </w:p>
    <w:p w14:paraId="50001AED" w14:textId="4446427C" w:rsidR="007F1355" w:rsidRPr="007F1355" w:rsidRDefault="007F1355" w:rsidP="0011118C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7F1355">
        <w:rPr>
          <w:highlight w:val="yellow"/>
          <w:lang w:val="en-US"/>
        </w:rPr>
        <w:t xml:space="preserve">For discussion: </w:t>
      </w:r>
      <w:r w:rsidR="006621C9">
        <w:rPr>
          <w:highlight w:val="yellow"/>
          <w:lang w:val="en-US"/>
        </w:rPr>
        <w:t>(</w:t>
      </w:r>
      <w:r w:rsidRPr="007F1355">
        <w:rPr>
          <w:highlight w:val="yellow"/>
          <w:lang w:val="en-US"/>
        </w:rPr>
        <w:t>Final</w:t>
      </w:r>
      <w:r w:rsidR="006621C9">
        <w:rPr>
          <w:highlight w:val="yellow"/>
          <w:lang w:val="en-US"/>
        </w:rPr>
        <w:t>) analysis</w:t>
      </w:r>
      <w:r w:rsidRPr="007F1355">
        <w:rPr>
          <w:highlight w:val="yellow"/>
          <w:lang w:val="en-US"/>
        </w:rPr>
        <w:t xml:space="preserve"> of TR 23.784 for MCDISC_Ph2 </w:t>
      </w:r>
    </w:p>
    <w:p w14:paraId="7349E018" w14:textId="243A1ED7" w:rsidR="00D03032" w:rsidRDefault="00D03032" w:rsidP="0011118C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 w:rsidRPr="00190B0A">
        <w:rPr>
          <w:highlight w:val="yellow"/>
          <w:lang w:val="en-US"/>
        </w:rPr>
        <w:t xml:space="preserve">For approval: </w:t>
      </w:r>
      <w:r w:rsidR="0033012E" w:rsidRPr="00190B0A">
        <w:rPr>
          <w:highlight w:val="yellow"/>
          <w:lang w:val="en-US"/>
        </w:rPr>
        <w:t>S</w:t>
      </w:r>
      <w:r w:rsidRPr="00190B0A">
        <w:rPr>
          <w:highlight w:val="yellow"/>
          <w:lang w:val="en-US"/>
        </w:rPr>
        <w:t>cenarios, KIs, solutions, (solution evaluations)</w:t>
      </w:r>
    </w:p>
    <w:p w14:paraId="64BDDC85" w14:textId="670C6372" w:rsidR="0011118C" w:rsidRPr="00190B0A" w:rsidRDefault="0011118C" w:rsidP="0011118C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yellow"/>
          <w:lang w:val="en-US"/>
        </w:rPr>
      </w:pPr>
      <w:r>
        <w:rPr>
          <w:highlight w:val="yellow"/>
          <w:lang w:val="en-US"/>
        </w:rPr>
        <w:t>For agreement: update SID (change of rapporteur)</w:t>
      </w:r>
    </w:p>
    <w:p w14:paraId="15287312" w14:textId="4F1C33AD" w:rsidR="00D03032" w:rsidRPr="00D11880" w:rsidRDefault="00D03032" w:rsidP="00D03032">
      <w:pPr>
        <w:numPr>
          <w:ilvl w:val="0"/>
          <w:numId w:val="12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D11880">
        <w:rPr>
          <w:b/>
          <w:bCs/>
          <w:u w:val="single"/>
          <w:lang w:val="en-US"/>
        </w:rPr>
        <w:t>June 10-13 SA plenary#108</w:t>
      </w:r>
      <w:r w:rsidRPr="00D11880">
        <w:rPr>
          <w:b/>
          <w:bCs/>
          <w:u w:val="single"/>
          <w:lang w:val="en-US"/>
        </w:rPr>
        <w:tab/>
      </w:r>
      <w:r w:rsidRPr="00D11880">
        <w:rPr>
          <w:b/>
          <w:bCs/>
          <w:u w:val="single"/>
          <w:lang w:val="en-US"/>
        </w:rPr>
        <w:tab/>
      </w:r>
      <w:r w:rsidR="00190B0A">
        <w:rPr>
          <w:lang w:val="en-US"/>
        </w:rPr>
        <w:t>(</w:t>
      </w:r>
      <w:r w:rsidRPr="00D11880">
        <w:rPr>
          <w:lang w:val="en-US"/>
        </w:rPr>
        <w:t xml:space="preserve">SA3 Rel-20 MC WID </w:t>
      </w:r>
      <w:r w:rsidR="00D11880" w:rsidRPr="00D11880">
        <w:rPr>
          <w:lang w:val="en-US"/>
        </w:rPr>
        <w:t xml:space="preserve">for </w:t>
      </w:r>
      <w:r w:rsidRPr="00D11880">
        <w:rPr>
          <w:lang w:val="en-US"/>
        </w:rPr>
        <w:t>approval</w:t>
      </w:r>
      <w:r w:rsidR="00D11880" w:rsidRPr="00D11880">
        <w:rPr>
          <w:lang w:val="en-US"/>
        </w:rPr>
        <w:t>?</w:t>
      </w:r>
      <w:r w:rsidR="00190B0A">
        <w:rPr>
          <w:lang w:val="en-US"/>
        </w:rPr>
        <w:t>)</w:t>
      </w:r>
    </w:p>
    <w:p w14:paraId="4BD329B8" w14:textId="605C3485" w:rsidR="00D03032" w:rsidRPr="00F90802" w:rsidRDefault="00D03032" w:rsidP="00D03032">
      <w:pPr>
        <w:numPr>
          <w:ilvl w:val="0"/>
          <w:numId w:val="13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r-FR"/>
        </w:rPr>
      </w:pPr>
      <w:r w:rsidRPr="00F90802">
        <w:rPr>
          <w:b/>
          <w:bCs/>
          <w:u w:val="single"/>
          <w:lang w:val="fr-FR"/>
        </w:rPr>
        <w:t>Aug 25-29 SA6#68, SA3#123, SA1#111</w:t>
      </w:r>
      <w:r w:rsidR="00D11880">
        <w:rPr>
          <w:b/>
          <w:bCs/>
          <w:u w:val="single"/>
          <w:lang w:val="fr-FR"/>
        </w:rPr>
        <w:t xml:space="preserve">     </w:t>
      </w:r>
      <w:r w:rsidRPr="00F90802">
        <w:rPr>
          <w:lang w:val="fr-FR"/>
        </w:rPr>
        <w:t>- KIs, solutions, solution evaluations</w:t>
      </w:r>
    </w:p>
    <w:p w14:paraId="7EF449D0" w14:textId="470EB182" w:rsidR="00D03032" w:rsidRPr="00F90802" w:rsidRDefault="00D03032" w:rsidP="00D03032">
      <w:pPr>
        <w:numPr>
          <w:ilvl w:val="0"/>
          <w:numId w:val="14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F90802">
        <w:rPr>
          <w:b/>
          <w:bCs/>
          <w:u w:val="single"/>
          <w:lang w:val="en-US"/>
        </w:rPr>
        <w:t>Sep 16-19 SA#109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D11880">
        <w:rPr>
          <w:lang w:val="en-US"/>
        </w:rPr>
        <w:t xml:space="preserve">SA6 </w:t>
      </w:r>
      <w:r w:rsidRPr="00F90802">
        <w:rPr>
          <w:lang w:val="en-US"/>
        </w:rPr>
        <w:t xml:space="preserve">TR for information (optional), </w:t>
      </w:r>
      <w:r w:rsidR="00D11880">
        <w:rPr>
          <w:lang w:val="en-US"/>
        </w:rPr>
        <w:t xml:space="preserve">SA6 </w:t>
      </w:r>
      <w:r w:rsidRPr="00F90802">
        <w:rPr>
          <w:lang w:val="en-US"/>
        </w:rPr>
        <w:t>WI for approval</w:t>
      </w:r>
    </w:p>
    <w:p w14:paraId="7CC0A5D2" w14:textId="21DC384E" w:rsidR="00D03032" w:rsidRPr="00F90802" w:rsidRDefault="00D03032" w:rsidP="00D03032">
      <w:pPr>
        <w:numPr>
          <w:ilvl w:val="0"/>
          <w:numId w:val="15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F90802">
        <w:rPr>
          <w:b/>
          <w:bCs/>
          <w:u w:val="single"/>
          <w:lang w:val="en-US"/>
        </w:rPr>
        <w:t>Oct 13-17 SA6#69, SA3#124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Last meeting for solutions/solution evaluations (target: SI min 90% complete)</w:t>
      </w:r>
    </w:p>
    <w:p w14:paraId="05A673D6" w14:textId="3F6F5CB9" w:rsidR="00D03032" w:rsidRPr="00F90802" w:rsidRDefault="00D03032" w:rsidP="00D03032">
      <w:pPr>
        <w:numPr>
          <w:ilvl w:val="0"/>
          <w:numId w:val="16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Nov 17-21 SA6#70, SA3#125, SA1#112</w:t>
      </w:r>
      <w:r w:rsidRPr="00F90802">
        <w:rPr>
          <w:lang w:val="en-US"/>
        </w:rPr>
        <w:tab/>
        <w:t>- SI 100% complete, First normative CRs based on the agreed solutions</w:t>
      </w:r>
    </w:p>
    <w:p w14:paraId="5DB686AC" w14:textId="2E44F9A7" w:rsidR="00D03032" w:rsidRPr="00D03032" w:rsidRDefault="00D03032" w:rsidP="00D03032">
      <w:pPr>
        <w:numPr>
          <w:ilvl w:val="0"/>
          <w:numId w:val="17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D03032">
        <w:rPr>
          <w:b/>
          <w:bCs/>
          <w:u w:val="single"/>
          <w:lang w:val="en-US"/>
        </w:rPr>
        <w:t>Dec 9-12 SA</w:t>
      </w:r>
      <w:r>
        <w:rPr>
          <w:b/>
          <w:bCs/>
          <w:u w:val="single"/>
          <w:lang w:val="en-US"/>
        </w:rPr>
        <w:t xml:space="preserve"> plenary</w:t>
      </w:r>
      <w:r w:rsidRPr="00D03032">
        <w:rPr>
          <w:b/>
          <w:bCs/>
          <w:u w:val="single"/>
          <w:lang w:val="en-US"/>
        </w:rPr>
        <w:t>#10</w:t>
      </w:r>
      <w:r>
        <w:rPr>
          <w:b/>
          <w:bCs/>
          <w:u w:val="single"/>
          <w:lang w:val="en-US"/>
        </w:rPr>
        <w:t>9</w:t>
      </w:r>
      <w:r w:rsidRPr="00D03032">
        <w:rPr>
          <w:b/>
          <w:bCs/>
          <w:u w:val="single"/>
          <w:lang w:val="en-US"/>
        </w:rPr>
        <w:tab/>
      </w:r>
      <w:r w:rsidRPr="00D03032">
        <w:rPr>
          <w:b/>
          <w:bCs/>
          <w:u w:val="single"/>
          <w:lang w:val="en-US"/>
        </w:rPr>
        <w:tab/>
      </w:r>
      <w:r w:rsidRPr="00D03032">
        <w:rPr>
          <w:lang w:val="en-US"/>
        </w:rPr>
        <w:t>- TR for approval</w:t>
      </w:r>
    </w:p>
    <w:p w14:paraId="3E595B96" w14:textId="272A4A58" w:rsidR="00D03032" w:rsidRPr="00F90802" w:rsidRDefault="00D03032" w:rsidP="00D03032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Feb 9-13 (2026) SA6#71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Last normative CRs based on agreed solutions, WI 100% complete</w:t>
      </w:r>
    </w:p>
    <w:p w14:paraId="051B60F0" w14:textId="1C72E12C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i-FI"/>
        </w:rPr>
      </w:pPr>
      <w:r w:rsidRPr="00F90802">
        <w:rPr>
          <w:b/>
          <w:bCs/>
          <w:u w:val="single"/>
          <w:lang w:val="fi-FI"/>
        </w:rPr>
        <w:t>Mar 9-13 (2026) SA</w:t>
      </w:r>
      <w:r>
        <w:rPr>
          <w:b/>
          <w:bCs/>
          <w:u w:val="single"/>
          <w:lang w:val="fi-FI"/>
        </w:rPr>
        <w:t xml:space="preserve"> plenary</w:t>
      </w:r>
      <w:r w:rsidRPr="00F90802">
        <w:rPr>
          <w:b/>
          <w:bCs/>
          <w:u w:val="single"/>
          <w:lang w:val="fi-FI"/>
        </w:rPr>
        <w:t>#11</w:t>
      </w:r>
      <w:r>
        <w:rPr>
          <w:b/>
          <w:bCs/>
          <w:u w:val="single"/>
          <w:lang w:val="fi-FI"/>
        </w:rPr>
        <w:t>0</w:t>
      </w:r>
      <w:r w:rsidRPr="00F90802">
        <w:rPr>
          <w:b/>
          <w:bCs/>
          <w:u w:val="single"/>
          <w:lang w:val="fi-FI"/>
        </w:rPr>
        <w:tab/>
      </w:r>
      <w:r w:rsidRPr="00F90802">
        <w:rPr>
          <w:b/>
          <w:bCs/>
          <w:u w:val="single"/>
          <w:lang w:val="fi-FI"/>
        </w:rPr>
        <w:tab/>
      </w:r>
      <w:r>
        <w:rPr>
          <w:b/>
          <w:bCs/>
          <w:u w:val="single"/>
          <w:lang w:val="fi-FI"/>
        </w:rPr>
        <w:tab/>
      </w:r>
      <w:r w:rsidRPr="00F90802">
        <w:rPr>
          <w:lang w:val="fi-FI"/>
        </w:rPr>
        <w:t>- WI declared 100% complete</w:t>
      </w:r>
    </w:p>
    <w:p w14:paraId="066289B1" w14:textId="77777777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April 13-17 (2026) SA6#72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available for delayed topics and/or corrections</w:t>
      </w:r>
    </w:p>
    <w:p w14:paraId="0D490F1D" w14:textId="77777777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May 18-22 (2026) SA6#73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available for delayed topics and/or corrections</w:t>
      </w:r>
    </w:p>
    <w:p w14:paraId="46D58DC6" w14:textId="06C2641B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June XX-YY (2026) SA plenary#111</w:t>
      </w:r>
      <w:r w:rsidRPr="00F90802">
        <w:rPr>
          <w:b/>
          <w:bCs/>
          <w:u w:val="single"/>
          <w:lang w:val="en-US"/>
        </w:rPr>
        <w:tab/>
        <w:t xml:space="preserve"> </w:t>
      </w:r>
      <w:r w:rsidRPr="00F90802">
        <w:rPr>
          <w:lang w:val="en-US"/>
        </w:rPr>
        <w:t xml:space="preserve">- Final 3GPP deadline for </w:t>
      </w:r>
      <w:r>
        <w:rPr>
          <w:lang w:val="en-US"/>
        </w:rPr>
        <w:t xml:space="preserve">SA6 </w:t>
      </w:r>
      <w:r w:rsidRPr="00F90802">
        <w:rPr>
          <w:lang w:val="en-US"/>
        </w:rPr>
        <w:t>Rel-20 5GA work items</w:t>
      </w:r>
    </w:p>
    <w:sectPr w:rsidR="00D03032" w:rsidRPr="00F90802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8F1B8" w14:textId="77777777" w:rsidR="00A33ACD" w:rsidRDefault="00A33ACD" w:rsidP="002D1DEF">
      <w:pPr>
        <w:spacing w:after="0"/>
      </w:pPr>
      <w:r>
        <w:separator/>
      </w:r>
    </w:p>
  </w:endnote>
  <w:endnote w:type="continuationSeparator" w:id="0">
    <w:p w14:paraId="6FFF93CA" w14:textId="77777777" w:rsidR="00A33ACD" w:rsidRDefault="00A33ACD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C43E" w14:textId="77777777" w:rsidR="00115167" w:rsidRDefault="00115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B74E" w14:textId="46F76E6F" w:rsidR="00115167" w:rsidRDefault="00115167" w:rsidP="00115167">
    <w:pPr>
      <w:pStyle w:val="Footer"/>
      <w:jc w:val="left"/>
    </w:pPr>
    <w:bookmarkStart w:id="2" w:name="TITUS1FooterPrimary"/>
    <w:r w:rsidRPr="00115167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9DB6" w14:textId="77777777" w:rsidR="00115167" w:rsidRDefault="0011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4C5B" w14:textId="77777777" w:rsidR="00A33ACD" w:rsidRDefault="00A33ACD" w:rsidP="002D1DEF">
      <w:pPr>
        <w:spacing w:after="0"/>
      </w:pPr>
      <w:r>
        <w:separator/>
      </w:r>
    </w:p>
  </w:footnote>
  <w:footnote w:type="continuationSeparator" w:id="0">
    <w:p w14:paraId="522A7852" w14:textId="77777777" w:rsidR="00A33ACD" w:rsidRDefault="00A33ACD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E2E3" w14:textId="77777777" w:rsidR="00115167" w:rsidRDefault="00115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C365" w14:textId="3DF8F4A7" w:rsidR="00115167" w:rsidRDefault="00115167" w:rsidP="00115167">
    <w:pPr>
      <w:pStyle w:val="Header"/>
    </w:pPr>
    <w:bookmarkStart w:id="1" w:name="TITUS1HeaderPrimary"/>
    <w:r w:rsidRPr="00115167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8D93" w14:textId="77777777" w:rsidR="00115167" w:rsidRDefault="00115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21AC2"/>
    <w:multiLevelType w:val="hybridMultilevel"/>
    <w:tmpl w:val="513E1520"/>
    <w:lvl w:ilvl="0" w:tplc="BE1E4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2C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8A62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2D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BC6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65C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42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2BA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A8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8A4EF4"/>
    <w:multiLevelType w:val="hybridMultilevel"/>
    <w:tmpl w:val="5AD89BF0"/>
    <w:lvl w:ilvl="0" w:tplc="D66A3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62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728A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201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A88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29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CE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C61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CB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0BD022B"/>
    <w:multiLevelType w:val="hybridMultilevel"/>
    <w:tmpl w:val="96BC4512"/>
    <w:lvl w:ilvl="0" w:tplc="1C4E1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A2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52DA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B0B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CEE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1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E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2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09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51C3ACF"/>
    <w:multiLevelType w:val="hybridMultilevel"/>
    <w:tmpl w:val="D3CCB04E"/>
    <w:lvl w:ilvl="0" w:tplc="49107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6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067D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6A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EA6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B0521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BE2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362F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76C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84C"/>
    <w:multiLevelType w:val="hybridMultilevel"/>
    <w:tmpl w:val="AC629B56"/>
    <w:lvl w:ilvl="0" w:tplc="A434E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8DA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63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EA6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1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02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601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530995"/>
    <w:multiLevelType w:val="hybridMultilevel"/>
    <w:tmpl w:val="8A96437E"/>
    <w:lvl w:ilvl="0" w:tplc="9DDEF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0C5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2B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B847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702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23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E6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887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D6B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FB02DD5"/>
    <w:multiLevelType w:val="hybridMultilevel"/>
    <w:tmpl w:val="FCD88858"/>
    <w:lvl w:ilvl="0" w:tplc="3FBA21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2619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AFD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7E7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24D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5C5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92EA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3AF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12765E3"/>
    <w:multiLevelType w:val="hybridMultilevel"/>
    <w:tmpl w:val="E2D4963A"/>
    <w:lvl w:ilvl="0" w:tplc="B1F453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EA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10F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08B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4C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8C3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A2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2A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6B7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5287CEC"/>
    <w:multiLevelType w:val="hybridMultilevel"/>
    <w:tmpl w:val="732E1850"/>
    <w:lvl w:ilvl="0" w:tplc="2EDC0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467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057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CE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FCC3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6A34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7C4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CE9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6F6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1B0B28"/>
    <w:multiLevelType w:val="hybridMultilevel"/>
    <w:tmpl w:val="723CF56E"/>
    <w:lvl w:ilvl="0" w:tplc="3F5AE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E9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DE29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BEC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420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DCF4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46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DC3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C87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674BB1"/>
    <w:multiLevelType w:val="hybridMultilevel"/>
    <w:tmpl w:val="1A22E5B6"/>
    <w:lvl w:ilvl="0" w:tplc="3C52A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8F9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B990">
      <w:start w:val="1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EB629B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628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A79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FC27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7E3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2C7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72D53F6"/>
    <w:multiLevelType w:val="hybridMultilevel"/>
    <w:tmpl w:val="8FF077F6"/>
    <w:lvl w:ilvl="0" w:tplc="B4BE65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E5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DECB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45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22B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5C5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1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AC0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20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15"/>
  </w:num>
  <w:num w:numId="7">
    <w:abstractNumId w:val="9"/>
  </w:num>
  <w:num w:numId="8">
    <w:abstractNumId w:val="3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6"/>
  </w:num>
  <w:num w:numId="16">
    <w:abstractNumId w:val="4"/>
  </w:num>
  <w:num w:numId="17">
    <w:abstractNumId w:val="16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12CAF"/>
    <w:rsid w:val="00016082"/>
    <w:rsid w:val="00016B19"/>
    <w:rsid w:val="000178B9"/>
    <w:rsid w:val="00022ABD"/>
    <w:rsid w:val="00024A5F"/>
    <w:rsid w:val="0002503B"/>
    <w:rsid w:val="00026C30"/>
    <w:rsid w:val="00027666"/>
    <w:rsid w:val="00032FC1"/>
    <w:rsid w:val="00033242"/>
    <w:rsid w:val="00035A70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24DA"/>
    <w:rsid w:val="00076C0B"/>
    <w:rsid w:val="000770D2"/>
    <w:rsid w:val="000803CD"/>
    <w:rsid w:val="000808C9"/>
    <w:rsid w:val="00081FDE"/>
    <w:rsid w:val="00082AB6"/>
    <w:rsid w:val="00084D82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B6D92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172A"/>
    <w:rsid w:val="00104151"/>
    <w:rsid w:val="00105F7F"/>
    <w:rsid w:val="0011118C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0935"/>
    <w:rsid w:val="00142FCD"/>
    <w:rsid w:val="00144540"/>
    <w:rsid w:val="001478A7"/>
    <w:rsid w:val="00153900"/>
    <w:rsid w:val="00153BD7"/>
    <w:rsid w:val="00153F82"/>
    <w:rsid w:val="00154695"/>
    <w:rsid w:val="00155066"/>
    <w:rsid w:val="00156032"/>
    <w:rsid w:val="00157552"/>
    <w:rsid w:val="00165AC1"/>
    <w:rsid w:val="00165F4A"/>
    <w:rsid w:val="0017100C"/>
    <w:rsid w:val="00172919"/>
    <w:rsid w:val="0018038D"/>
    <w:rsid w:val="00183621"/>
    <w:rsid w:val="00185CBC"/>
    <w:rsid w:val="00186B26"/>
    <w:rsid w:val="00190B0A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B6749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6272"/>
    <w:rsid w:val="00230205"/>
    <w:rsid w:val="002315D4"/>
    <w:rsid w:val="00232858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273D"/>
    <w:rsid w:val="00266FD4"/>
    <w:rsid w:val="002671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7422"/>
    <w:rsid w:val="003006A0"/>
    <w:rsid w:val="00302A5B"/>
    <w:rsid w:val="00303D05"/>
    <w:rsid w:val="0030616C"/>
    <w:rsid w:val="00306BD6"/>
    <w:rsid w:val="0031121E"/>
    <w:rsid w:val="003126B1"/>
    <w:rsid w:val="0031297B"/>
    <w:rsid w:val="003173C4"/>
    <w:rsid w:val="00320CD1"/>
    <w:rsid w:val="00320EEA"/>
    <w:rsid w:val="003220E1"/>
    <w:rsid w:val="0032231C"/>
    <w:rsid w:val="003231A7"/>
    <w:rsid w:val="00324A19"/>
    <w:rsid w:val="00326493"/>
    <w:rsid w:val="0033012E"/>
    <w:rsid w:val="0033366A"/>
    <w:rsid w:val="003359E9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D9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F16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3627"/>
    <w:rsid w:val="004650A3"/>
    <w:rsid w:val="00470A49"/>
    <w:rsid w:val="00482798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4B94"/>
    <w:rsid w:val="004D7B0B"/>
    <w:rsid w:val="004E3252"/>
    <w:rsid w:val="004E327A"/>
    <w:rsid w:val="004E6016"/>
    <w:rsid w:val="004E7059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1668"/>
    <w:rsid w:val="00553BBE"/>
    <w:rsid w:val="00553D5E"/>
    <w:rsid w:val="00556BEB"/>
    <w:rsid w:val="00565089"/>
    <w:rsid w:val="005651D4"/>
    <w:rsid w:val="00566B65"/>
    <w:rsid w:val="005677FF"/>
    <w:rsid w:val="00570264"/>
    <w:rsid w:val="00574969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D04DD"/>
    <w:rsid w:val="005D446A"/>
    <w:rsid w:val="005D48DD"/>
    <w:rsid w:val="005D5E5A"/>
    <w:rsid w:val="005E0894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719B"/>
    <w:rsid w:val="00632611"/>
    <w:rsid w:val="0063435E"/>
    <w:rsid w:val="0063559B"/>
    <w:rsid w:val="00637E82"/>
    <w:rsid w:val="00637F66"/>
    <w:rsid w:val="00642808"/>
    <w:rsid w:val="006448A4"/>
    <w:rsid w:val="00653D48"/>
    <w:rsid w:val="00657D82"/>
    <w:rsid w:val="00661E6E"/>
    <w:rsid w:val="006621C9"/>
    <w:rsid w:val="00662BA3"/>
    <w:rsid w:val="006650BB"/>
    <w:rsid w:val="00666C7E"/>
    <w:rsid w:val="00666CF7"/>
    <w:rsid w:val="00670860"/>
    <w:rsid w:val="0067297F"/>
    <w:rsid w:val="0067656C"/>
    <w:rsid w:val="00683133"/>
    <w:rsid w:val="006874AA"/>
    <w:rsid w:val="0069054E"/>
    <w:rsid w:val="00690D88"/>
    <w:rsid w:val="00693902"/>
    <w:rsid w:val="006948E8"/>
    <w:rsid w:val="00696034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14B0"/>
    <w:rsid w:val="006D254F"/>
    <w:rsid w:val="006D397C"/>
    <w:rsid w:val="006D7CBA"/>
    <w:rsid w:val="006D7E7C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47BA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47E7"/>
    <w:rsid w:val="00786388"/>
    <w:rsid w:val="00791772"/>
    <w:rsid w:val="0079213C"/>
    <w:rsid w:val="007961BA"/>
    <w:rsid w:val="007A38E7"/>
    <w:rsid w:val="007A417B"/>
    <w:rsid w:val="007A440E"/>
    <w:rsid w:val="007B1635"/>
    <w:rsid w:val="007B56A9"/>
    <w:rsid w:val="007C76E6"/>
    <w:rsid w:val="007D298D"/>
    <w:rsid w:val="007D2D4D"/>
    <w:rsid w:val="007E5F35"/>
    <w:rsid w:val="007E6841"/>
    <w:rsid w:val="007E7C5B"/>
    <w:rsid w:val="007F1355"/>
    <w:rsid w:val="007F2534"/>
    <w:rsid w:val="007F58B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6222E"/>
    <w:rsid w:val="00862F22"/>
    <w:rsid w:val="00873C4A"/>
    <w:rsid w:val="0087567E"/>
    <w:rsid w:val="00875A61"/>
    <w:rsid w:val="00877C18"/>
    <w:rsid w:val="008800BB"/>
    <w:rsid w:val="0088493E"/>
    <w:rsid w:val="00890A6C"/>
    <w:rsid w:val="0089183A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1B49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253"/>
    <w:rsid w:val="009D585E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4205"/>
    <w:rsid w:val="00A1658F"/>
    <w:rsid w:val="00A17457"/>
    <w:rsid w:val="00A25D9F"/>
    <w:rsid w:val="00A2663B"/>
    <w:rsid w:val="00A27EFC"/>
    <w:rsid w:val="00A33ACD"/>
    <w:rsid w:val="00A36F97"/>
    <w:rsid w:val="00A41B55"/>
    <w:rsid w:val="00A45CBF"/>
    <w:rsid w:val="00A473BD"/>
    <w:rsid w:val="00A521F3"/>
    <w:rsid w:val="00A52F9E"/>
    <w:rsid w:val="00A578A2"/>
    <w:rsid w:val="00A6003E"/>
    <w:rsid w:val="00A65D23"/>
    <w:rsid w:val="00A65F1C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6F45"/>
    <w:rsid w:val="00AA7011"/>
    <w:rsid w:val="00AA75BA"/>
    <w:rsid w:val="00AB208D"/>
    <w:rsid w:val="00AB7DDB"/>
    <w:rsid w:val="00AC0DF5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C5304"/>
    <w:rsid w:val="00BC72D8"/>
    <w:rsid w:val="00BD0878"/>
    <w:rsid w:val="00BD0D48"/>
    <w:rsid w:val="00BD2818"/>
    <w:rsid w:val="00BD31E1"/>
    <w:rsid w:val="00BD703E"/>
    <w:rsid w:val="00BE2493"/>
    <w:rsid w:val="00BE314A"/>
    <w:rsid w:val="00BF1AE9"/>
    <w:rsid w:val="00BF423D"/>
    <w:rsid w:val="00BF4AE4"/>
    <w:rsid w:val="00BF625B"/>
    <w:rsid w:val="00C03DF7"/>
    <w:rsid w:val="00C15E50"/>
    <w:rsid w:val="00C1614D"/>
    <w:rsid w:val="00C21E57"/>
    <w:rsid w:val="00C22622"/>
    <w:rsid w:val="00C2305B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433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3D7F"/>
    <w:rsid w:val="00CE772F"/>
    <w:rsid w:val="00CE79F1"/>
    <w:rsid w:val="00CF04FE"/>
    <w:rsid w:val="00CF0AAE"/>
    <w:rsid w:val="00CF669F"/>
    <w:rsid w:val="00D00DC7"/>
    <w:rsid w:val="00D02624"/>
    <w:rsid w:val="00D0291C"/>
    <w:rsid w:val="00D03032"/>
    <w:rsid w:val="00D038CC"/>
    <w:rsid w:val="00D11880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6150"/>
    <w:rsid w:val="00D33B64"/>
    <w:rsid w:val="00D42185"/>
    <w:rsid w:val="00D454D1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6052"/>
    <w:rsid w:val="00D81C38"/>
    <w:rsid w:val="00D838C4"/>
    <w:rsid w:val="00D84DF5"/>
    <w:rsid w:val="00D853E5"/>
    <w:rsid w:val="00D8736A"/>
    <w:rsid w:val="00D90249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FDF"/>
    <w:rsid w:val="00DC101B"/>
    <w:rsid w:val="00DC1D13"/>
    <w:rsid w:val="00DC3BF8"/>
    <w:rsid w:val="00DC7083"/>
    <w:rsid w:val="00DC741D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17AF"/>
    <w:rsid w:val="00E04DFC"/>
    <w:rsid w:val="00E055CD"/>
    <w:rsid w:val="00E05E91"/>
    <w:rsid w:val="00E13F6A"/>
    <w:rsid w:val="00E165D9"/>
    <w:rsid w:val="00E17295"/>
    <w:rsid w:val="00E2078D"/>
    <w:rsid w:val="00E2311B"/>
    <w:rsid w:val="00E3014F"/>
    <w:rsid w:val="00E31686"/>
    <w:rsid w:val="00E3765C"/>
    <w:rsid w:val="00E40B50"/>
    <w:rsid w:val="00E50082"/>
    <w:rsid w:val="00E50643"/>
    <w:rsid w:val="00E542B6"/>
    <w:rsid w:val="00E61E9E"/>
    <w:rsid w:val="00E67005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1DEE"/>
    <w:rsid w:val="00EA3D1D"/>
    <w:rsid w:val="00EA64C3"/>
    <w:rsid w:val="00EB08A8"/>
    <w:rsid w:val="00EB665A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2256A"/>
    <w:rsid w:val="00F22F57"/>
    <w:rsid w:val="00F2655C"/>
    <w:rsid w:val="00F26DAE"/>
    <w:rsid w:val="00F27221"/>
    <w:rsid w:val="00F35AF7"/>
    <w:rsid w:val="00F3727D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57F09"/>
    <w:rsid w:val="00F6056A"/>
    <w:rsid w:val="00F613B4"/>
    <w:rsid w:val="00F64B15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basedOn w:val="DefaultParagraphFont"/>
    <w:rsid w:val="00A266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DefaultParagraphFont"/>
    <w:rsid w:val="000D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2298</Characters>
  <Application>Microsoft Office Word</Application>
  <DocSecurity>0</DocSecurity>
  <Lines>67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Vialen, Jukka</cp:lastModifiedBy>
  <cp:revision>55</cp:revision>
  <dcterms:created xsi:type="dcterms:W3CDTF">2025-02-05T18:00:00Z</dcterms:created>
  <dcterms:modified xsi:type="dcterms:W3CDTF">2025-05-09T19:25:00Z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516a5bc2-8192-4887-a37c-9b2a4c84d4a0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